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897F8A">
        <w:rPr>
          <w:rFonts w:cs="Arial"/>
          <w:b/>
          <w:caps/>
          <w:sz w:val="28"/>
          <w:szCs w:val="28"/>
        </w:rPr>
        <w:t>1560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p w:rsidR="00BE7D19" w:rsidRDefault="00BE7D19" w:rsidP="00BE7D19">
      <w:pPr>
        <w:spacing w:before="1320" w:after="240" w:line="360" w:lineRule="auto"/>
        <w:jc w:val="center"/>
        <w:rPr>
          <w:rFonts w:cs="Arial"/>
          <w:b/>
          <w:caps/>
          <w:color w:val="FF0000"/>
          <w:sz w:val="48"/>
          <w:szCs w:val="28"/>
        </w:rPr>
      </w:pPr>
      <w:r>
        <w:rPr>
          <w:rFonts w:cs="Arial"/>
          <w:b/>
          <w:caps/>
          <w:color w:val="FF0000"/>
          <w:sz w:val="48"/>
          <w:szCs w:val="28"/>
        </w:rPr>
        <w:t>TRABALHO RETIRADO PELO AUTOR</w:t>
      </w:r>
    </w:p>
    <w:p w:rsidR="00512D92" w:rsidRDefault="00512D92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bookmarkStart w:id="0" w:name="_GoBack"/>
      <w:bookmarkEnd w:id="0"/>
    </w:p>
    <w:p w:rsidR="00512D92" w:rsidRDefault="00512D92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512D92" w:rsidRPr="00ED4D34" w:rsidRDefault="00512D92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sectPr w:rsidR="00512D92" w:rsidRPr="00ED4D34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4DD6" w:rsidRDefault="00624DD6">
      <w:r>
        <w:separator/>
      </w:r>
    </w:p>
  </w:endnote>
  <w:endnote w:type="continuationSeparator" w:id="0">
    <w:p w:rsidR="00624DD6" w:rsidRDefault="00624D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4DD6" w:rsidRDefault="00624DD6">
      <w:r>
        <w:separator/>
      </w:r>
    </w:p>
  </w:footnote>
  <w:footnote w:type="continuationSeparator" w:id="0">
    <w:p w:rsidR="00624DD6" w:rsidRDefault="00624D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897F8A">
      <w:rPr>
        <w:rFonts w:cs="Arial"/>
        <w:b/>
        <w:noProof/>
        <w:sz w:val="20"/>
        <w:szCs w:val="20"/>
        <w:u w:val="single"/>
      </w:rPr>
      <w:t>1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78108B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78108B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673BE8" w:rsidRDefault="00673BE8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  <w:lang w:val="en-US"/>
                            </w:rPr>
                            <w:t>LIA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673BE8" w:rsidRDefault="00673BE8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  <w:lang w:val="en-US"/>
                      </w:rPr>
                      <w:t>LIA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0082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956E2"/>
    <w:rsid w:val="002A63FE"/>
    <w:rsid w:val="002A7434"/>
    <w:rsid w:val="002C2B5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12D92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B4028"/>
    <w:rsid w:val="005C3938"/>
    <w:rsid w:val="005D5519"/>
    <w:rsid w:val="005D702D"/>
    <w:rsid w:val="005E138D"/>
    <w:rsid w:val="006041AC"/>
    <w:rsid w:val="00624472"/>
    <w:rsid w:val="00624DD6"/>
    <w:rsid w:val="006426AE"/>
    <w:rsid w:val="00651B00"/>
    <w:rsid w:val="00673BE8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613BD"/>
    <w:rsid w:val="00775A1B"/>
    <w:rsid w:val="0078108B"/>
    <w:rsid w:val="007838DC"/>
    <w:rsid w:val="00790509"/>
    <w:rsid w:val="00790911"/>
    <w:rsid w:val="007B2A7B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97F8A"/>
    <w:rsid w:val="008A0EB2"/>
    <w:rsid w:val="008C33AB"/>
    <w:rsid w:val="008C72B7"/>
    <w:rsid w:val="008D633A"/>
    <w:rsid w:val="008F1E6B"/>
    <w:rsid w:val="008F7625"/>
    <w:rsid w:val="00911D02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23E71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E7D19"/>
    <w:rsid w:val="00BF590B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6C81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18BC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D337B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1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08F8D-B8DB-474E-A3A4-13AA30D42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3</TotalTime>
  <Pages>1</Pages>
  <Words>7</Words>
  <Characters>53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Conta da Microsoft</cp:lastModifiedBy>
  <cp:revision>4</cp:revision>
  <cp:lastPrinted>2021-05-31T17:50:00Z</cp:lastPrinted>
  <dcterms:created xsi:type="dcterms:W3CDTF">2021-05-31T17:50:00Z</dcterms:created>
  <dcterms:modified xsi:type="dcterms:W3CDTF">2021-06-02T14:17:00Z</dcterms:modified>
</cp:coreProperties>
</file>